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685" w:rsidRDefault="003C7A59" w:rsidP="003F1157">
      <w:pPr>
        <w:spacing w:line="52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</w:t>
      </w:r>
      <w:r w:rsidR="00A37EC8" w:rsidRPr="00BE6A96">
        <w:rPr>
          <w:rFonts w:ascii="方正小标宋简体" w:eastAsia="方正小标宋简体" w:hAnsi="华文中宋" w:hint="eastAsia"/>
          <w:bCs/>
          <w:sz w:val="36"/>
          <w:szCs w:val="36"/>
        </w:rPr>
        <w:t>信息</w:t>
      </w:r>
      <w:r>
        <w:rPr>
          <w:rFonts w:ascii="方正小标宋简体" w:eastAsia="方正小标宋简体" w:hAnsi="华文中宋" w:hint="eastAsia"/>
          <w:bCs/>
          <w:sz w:val="36"/>
          <w:szCs w:val="36"/>
        </w:rPr>
        <w:t>公开</w:t>
      </w:r>
      <w:r w:rsidR="00A37EC8" w:rsidRPr="00BE6A96">
        <w:rPr>
          <w:rFonts w:ascii="方正小标宋简体" w:eastAsia="方正小标宋简体" w:hAnsi="华文中宋" w:hint="eastAsia"/>
          <w:bCs/>
          <w:sz w:val="36"/>
          <w:szCs w:val="36"/>
        </w:rPr>
        <w:t>一览表</w:t>
      </w:r>
    </w:p>
    <w:p w:rsidR="00BC3CDE" w:rsidRPr="00226E55" w:rsidRDefault="00D97A7E" w:rsidP="00306CF0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noProof/>
          <w:sz w:val="24"/>
        </w:rPr>
        <w:pict>
          <v:line id="_x0000_s1031" style="position:absolute;left:0;text-align:left;z-index:251657728" from="63pt,20.8pt" to="153pt,20.8pt"/>
        </w:pict>
      </w:r>
      <w:r w:rsidR="003C7A59">
        <w:rPr>
          <w:rFonts w:ascii="仿宋_GB2312" w:hAnsi="华文中宋" w:hint="eastAsia"/>
          <w:bCs/>
          <w:sz w:val="24"/>
        </w:rPr>
        <w:t>填表人</w:t>
      </w:r>
      <w:r w:rsidR="00BC3CDE" w:rsidRPr="00226E55">
        <w:rPr>
          <w:rFonts w:ascii="仿宋_GB2312" w:hAnsi="华文中宋" w:hint="eastAsia"/>
          <w:bCs/>
          <w:sz w:val="24"/>
        </w:rPr>
        <w:t xml:space="preserve">： </w:t>
      </w:r>
      <w:r w:rsidR="00385C46">
        <w:rPr>
          <w:rFonts w:ascii="仿宋_GB2312" w:hAnsi="华文中宋" w:hint="eastAsia"/>
          <w:bCs/>
          <w:sz w:val="24"/>
        </w:rPr>
        <w:t>谢金鹿</w:t>
      </w:r>
      <w:r w:rsidR="003C7A59">
        <w:rPr>
          <w:rFonts w:ascii="仿宋_GB2312" w:hAnsi="华文中宋" w:hint="eastAsia"/>
          <w:bCs/>
          <w:sz w:val="24"/>
        </w:rPr>
        <w:t xml:space="preserve">         </w:t>
      </w:r>
      <w:r w:rsidR="00BC3CDE" w:rsidRPr="00226E55">
        <w:rPr>
          <w:rFonts w:ascii="仿宋_GB2312" w:hAnsi="华文中宋" w:hint="eastAsia"/>
          <w:bCs/>
          <w:sz w:val="24"/>
        </w:rPr>
        <w:t xml:space="preserve">       </w:t>
      </w:r>
      <w:r w:rsidR="009E5CF9">
        <w:rPr>
          <w:rFonts w:ascii="仿宋_GB2312" w:hAnsi="华文中宋" w:hint="eastAsia"/>
          <w:bCs/>
          <w:sz w:val="24"/>
        </w:rPr>
        <w:t xml:space="preserve">     </w:t>
      </w:r>
      <w:r w:rsidR="00BC3CDE" w:rsidRPr="00226E55">
        <w:rPr>
          <w:rFonts w:ascii="仿宋_GB2312" w:hAnsi="华文中宋" w:hint="eastAsia"/>
          <w:bCs/>
          <w:sz w:val="24"/>
        </w:rPr>
        <w:t xml:space="preserve">    填表日期： </w:t>
      </w:r>
      <w:r w:rsidR="00385C46">
        <w:rPr>
          <w:rFonts w:ascii="仿宋_GB2312" w:hAnsi="华文中宋" w:hint="eastAsia"/>
          <w:bCs/>
          <w:sz w:val="24"/>
        </w:rPr>
        <w:t>20</w:t>
      </w:r>
      <w:r w:rsidR="00FC2322">
        <w:rPr>
          <w:rFonts w:ascii="仿宋_GB2312" w:hAnsi="华文中宋" w:hint="eastAsia"/>
          <w:bCs/>
          <w:sz w:val="24"/>
        </w:rPr>
        <w:t>20</w:t>
      </w:r>
      <w:r w:rsidR="00BC3CDE" w:rsidRPr="00226E55">
        <w:rPr>
          <w:rFonts w:ascii="仿宋_GB2312" w:hAnsi="华文中宋" w:hint="eastAsia"/>
          <w:bCs/>
          <w:sz w:val="24"/>
        </w:rPr>
        <w:t>年</w:t>
      </w:r>
      <w:r w:rsidR="00FC2322">
        <w:rPr>
          <w:rFonts w:ascii="仿宋_GB2312" w:hAnsi="华文中宋" w:hint="eastAsia"/>
          <w:bCs/>
          <w:sz w:val="24"/>
        </w:rPr>
        <w:t>1</w:t>
      </w:r>
      <w:r w:rsidR="00BC3CDE" w:rsidRPr="00226E55">
        <w:rPr>
          <w:rFonts w:ascii="仿宋_GB2312" w:hAnsi="华文中宋" w:hint="eastAsia"/>
          <w:bCs/>
          <w:sz w:val="24"/>
        </w:rPr>
        <w:t>月</w:t>
      </w:r>
      <w:r w:rsidR="00FC2322">
        <w:rPr>
          <w:rFonts w:ascii="仿宋_GB2312" w:hAnsi="华文中宋" w:hint="eastAsia"/>
          <w:bCs/>
          <w:sz w:val="24"/>
        </w:rPr>
        <w:t>9</w:t>
      </w:r>
      <w:r w:rsidR="00BC3CDE" w:rsidRPr="00226E55"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25"/>
        <w:gridCol w:w="1484"/>
        <w:gridCol w:w="1395"/>
        <w:gridCol w:w="6"/>
        <w:gridCol w:w="930"/>
        <w:gridCol w:w="123"/>
        <w:gridCol w:w="312"/>
        <w:gridCol w:w="1365"/>
        <w:gridCol w:w="75"/>
        <w:gridCol w:w="1291"/>
        <w:gridCol w:w="1241"/>
        <w:gridCol w:w="1082"/>
      </w:tblGrid>
      <w:tr w:rsidR="00DA3CEB" w:rsidRPr="00226E55" w:rsidTr="009E5CF9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7F1D5C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7833DD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833DD">
              <w:rPr>
                <w:rFonts w:ascii="宋体" w:eastAsia="宋体" w:hAnsi="宋体" w:hint="eastAsia"/>
                <w:sz w:val="21"/>
                <w:szCs w:val="21"/>
              </w:rPr>
              <w:t>聚焦超声神经调控猕猴脑缺血损伤的作用研究</w:t>
            </w:r>
          </w:p>
        </w:tc>
      </w:tr>
      <w:tr w:rsidR="00DA3CEB" w:rsidRPr="00226E55" w:rsidTr="009E5CF9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B776A4" w:rsidP="00306CF0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浙江省自然科学基金委员会</w:t>
            </w:r>
          </w:p>
        </w:tc>
      </w:tr>
      <w:tr w:rsidR="00DA3CEB" w:rsidRPr="00226E55" w:rsidTr="009E5CF9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B776A4" w:rsidP="00B776A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2020</w:t>
            </w:r>
            <w:r w:rsidR="00392CE1"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="00392CE1">
              <w:rPr>
                <w:rFonts w:ascii="宋体" w:eastAsia="宋体" w:hAnsi="宋体" w:hint="eastAsia"/>
                <w:sz w:val="21"/>
                <w:szCs w:val="21"/>
              </w:rPr>
              <w:t>月</w:t>
            </w:r>
            <w:r w:rsidR="002F663E">
              <w:rPr>
                <w:rFonts w:ascii="宋体" w:eastAsia="宋体" w:hAnsi="宋体" w:hint="eastAsia"/>
                <w:sz w:val="21"/>
                <w:szCs w:val="21"/>
              </w:rPr>
              <w:t>至</w:t>
            </w:r>
            <w:r w:rsidR="00392CE1">
              <w:rPr>
                <w:rFonts w:ascii="宋体" w:eastAsia="宋体" w:hAnsi="宋体" w:hint="eastAsia"/>
                <w:sz w:val="21"/>
                <w:szCs w:val="21"/>
              </w:rPr>
              <w:t>202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="00392CE1"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12</w:t>
            </w:r>
            <w:r w:rsidR="00392CE1"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2F663E" w:rsidRPr="00226E55" w:rsidTr="009E5CF9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834DF" w:rsidRPr="00226E55" w:rsidTr="00484E0B">
        <w:trPr>
          <w:cantSplit/>
          <w:trHeight w:val="2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7834DF" w:rsidRPr="00226E55" w:rsidTr="00484E0B">
        <w:trPr>
          <w:cantSplit/>
          <w:trHeight w:val="27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4C634A">
            <w:pPr>
              <w:spacing w:line="240" w:lineRule="exact"/>
              <w:ind w:firstLineChars="150" w:firstLine="315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谢金鹿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课题设计，论文撰写等</w:t>
            </w:r>
          </w:p>
        </w:tc>
      </w:tr>
      <w:tr w:rsidR="007834DF" w:rsidRPr="00226E55" w:rsidTr="00484E0B">
        <w:trPr>
          <w:cantSplit/>
          <w:trHeight w:val="28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于宏伟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8941D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数据分析</w:t>
            </w:r>
          </w:p>
        </w:tc>
      </w:tr>
      <w:tr w:rsidR="007834DF" w:rsidRPr="00226E55" w:rsidTr="00484E0B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A750A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毛丹旦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A750A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副主任护师</w:t>
            </w:r>
          </w:p>
        </w:tc>
        <w:tc>
          <w:tcPr>
            <w:tcW w:w="2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A750A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8941DF" w:rsidP="00A750A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信号处理</w:t>
            </w:r>
          </w:p>
        </w:tc>
      </w:tr>
      <w:tr w:rsidR="007834DF" w:rsidRPr="00226E55" w:rsidTr="00484E0B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A750A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李涛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A750A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A750A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8941DF" w:rsidP="00A750A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动物实验</w:t>
            </w:r>
          </w:p>
        </w:tc>
      </w:tr>
      <w:tr w:rsidR="007834DF" w:rsidRPr="00226E55" w:rsidTr="00484E0B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何婷婷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7834DF">
            <w:pPr>
              <w:spacing w:line="240" w:lineRule="exact"/>
              <w:ind w:left="42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8526A7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</w:p>
        </w:tc>
        <w:tc>
          <w:tcPr>
            <w:tcW w:w="2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浙江大学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动物实验</w:t>
            </w:r>
          </w:p>
        </w:tc>
      </w:tr>
      <w:tr w:rsidR="007834DF" w:rsidRPr="00226E55" w:rsidTr="00484E0B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A750A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赵霞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A750A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A750A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85551D" w:rsidP="00A750A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组化染色</w:t>
            </w:r>
          </w:p>
        </w:tc>
      </w:tr>
      <w:tr w:rsidR="007834DF" w:rsidRPr="00226E55" w:rsidTr="00484E0B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A750A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镇雪婷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A750A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A750A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85551D" w:rsidP="00A750A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信号采集</w:t>
            </w:r>
          </w:p>
        </w:tc>
      </w:tr>
      <w:tr w:rsidR="007834DF" w:rsidRPr="00226E55" w:rsidTr="00484E0B">
        <w:trPr>
          <w:cantSplit/>
          <w:trHeight w:val="51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1138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</w:t>
            </w:r>
            <w:r w:rsidR="0031138B">
              <w:rPr>
                <w:rFonts w:ascii="宋体" w:eastAsia="宋体" w:hAnsi="宋体" w:hint="eastAsia"/>
                <w:sz w:val="21"/>
                <w:szCs w:val="21"/>
              </w:rPr>
              <w:t>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万元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31138B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7834DF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来源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  <w:p w:rsidR="007834DF" w:rsidRPr="00226E55" w:rsidRDefault="007834DF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834DF" w:rsidRPr="00226E55" w:rsidTr="00484E0B">
        <w:trPr>
          <w:cantSplit/>
          <w:trHeight w:val="34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734CB" w:rsidP="007734C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r w:rsidR="007834DF">
              <w:rPr>
                <w:rFonts w:ascii="宋体" w:eastAsia="宋体" w:hAnsi="宋体" w:hint="eastAsia"/>
                <w:sz w:val="21"/>
                <w:szCs w:val="21"/>
              </w:rPr>
              <w:t>.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86</w:t>
            </w:r>
            <w:r w:rsidR="007834DF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834DF" w:rsidRPr="00226E55" w:rsidTr="00484E0B">
        <w:trPr>
          <w:cantSplit/>
          <w:trHeight w:val="29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834DF" w:rsidRPr="00226E55" w:rsidTr="00484E0B">
        <w:trPr>
          <w:cantSplit/>
          <w:trHeight w:val="31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734CB" w:rsidP="007734C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</w:t>
            </w:r>
            <w:r w:rsidR="007834DF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734CB" w:rsidP="007734C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</w:t>
            </w:r>
            <w:r w:rsidR="007834DF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834DF" w:rsidRPr="00226E55" w:rsidTr="00484E0B">
        <w:trPr>
          <w:cantSplit/>
          <w:trHeight w:val="30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193264" w:rsidRDefault="007834DF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734CB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0.3</w:t>
            </w:r>
            <w:r w:rsidR="007834DF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834DF" w:rsidRPr="00226E55" w:rsidTr="00484E0B">
        <w:trPr>
          <w:cantSplit/>
          <w:trHeight w:val="26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C0411A" w:rsidRDefault="007834DF" w:rsidP="007734C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</w:t>
            </w:r>
            <w:r w:rsidR="007734CB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834DF" w:rsidRPr="00226E55" w:rsidTr="00484E0B">
        <w:trPr>
          <w:cantSplit/>
          <w:trHeight w:val="3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734CB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</w:t>
            </w:r>
            <w:r w:rsidR="007834DF">
              <w:rPr>
                <w:rFonts w:ascii="宋体" w:eastAsia="宋体" w:hAnsi="宋体" w:hint="eastAsia"/>
                <w:sz w:val="21"/>
                <w:szCs w:val="21"/>
              </w:rPr>
              <w:t>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 w:rsidR="007834DF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834DF" w:rsidRPr="00226E55" w:rsidTr="00484E0B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7734C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</w:t>
            </w:r>
            <w:r w:rsidR="007734CB"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万元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 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ind w:firstLineChars="150" w:firstLine="315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834DF" w:rsidRPr="00226E55" w:rsidTr="009E5CF9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484E0B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834DF" w:rsidRPr="00226E55" w:rsidTr="00F46305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834DF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834DF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AB3EAD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834DF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834DF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834DF" w:rsidRPr="00226E55" w:rsidTr="00F46305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9E5CF9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9E5CF9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834DF" w:rsidRPr="00226E55" w:rsidTr="009E5CF9">
        <w:trPr>
          <w:cantSplit/>
          <w:trHeight w:val="40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7834DF" w:rsidRDefault="007834DF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7834DF" w:rsidRDefault="007834DF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834DF" w:rsidRPr="00226E55" w:rsidTr="00484E0B">
        <w:trPr>
          <w:cantSplit/>
          <w:trHeight w:val="656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7834DF" w:rsidRDefault="007834DF" w:rsidP="009E5CF9">
            <w:pPr>
              <w:tabs>
                <w:tab w:val="center" w:pos="3417"/>
                <w:tab w:val="left" w:pos="4380"/>
              </w:tabs>
              <w:spacing w:line="240" w:lineRule="exact"/>
              <w:ind w:leftChars="-103" w:left="-288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7834DF" w:rsidRPr="00226E55" w:rsidRDefault="007834DF" w:rsidP="00306CF0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834DF" w:rsidRPr="00226E55" w:rsidTr="00484E0B">
        <w:trPr>
          <w:cantSplit/>
          <w:trHeight w:val="63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9E5CF9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834DF" w:rsidRPr="00226E55" w:rsidTr="00951618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834DF" w:rsidRPr="00226E55" w:rsidTr="009E5CF9">
        <w:trPr>
          <w:cantSplit/>
          <w:trHeight w:val="36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834DF" w:rsidRPr="00226E55" w:rsidTr="009E5CF9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DF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7834DF" w:rsidRPr="00226E55" w:rsidRDefault="007834D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226E55" w:rsidRPr="000B1FEC" w:rsidRDefault="00EF4B59" w:rsidP="00D97A7E">
      <w:pPr>
        <w:spacing w:afterLines="50" w:line="240" w:lineRule="auto"/>
        <w:rPr>
          <w:rFonts w:ascii="仿宋_GB2312"/>
          <w:sz w:val="21"/>
          <w:szCs w:val="21"/>
        </w:rPr>
      </w:pPr>
      <w:r w:rsidRPr="000B1FEC">
        <w:rPr>
          <w:rFonts w:ascii="仿宋_GB2312" w:hint="eastAsia"/>
          <w:sz w:val="21"/>
          <w:szCs w:val="21"/>
        </w:rPr>
        <w:t>注：</w:t>
      </w:r>
      <w:r w:rsidR="000B1FEC" w:rsidRPr="000B1FEC">
        <w:rPr>
          <w:rFonts w:ascii="仿宋_GB2312" w:hint="eastAsia"/>
          <w:sz w:val="21"/>
          <w:szCs w:val="21"/>
        </w:rPr>
        <w:t>1.</w:t>
      </w:r>
      <w:r w:rsidRPr="000B1FEC">
        <w:rPr>
          <w:rFonts w:ascii="仿宋_GB2312" w:hint="eastAsia"/>
          <w:sz w:val="21"/>
          <w:szCs w:val="21"/>
        </w:rPr>
        <w:t>涉及商业秘密的，委托单位、项目名称等敏感关键词用“*</w:t>
      </w:r>
      <w:r w:rsidR="000B1FEC" w:rsidRPr="000B1FEC">
        <w:rPr>
          <w:rFonts w:ascii="仿宋_GB2312" w:hint="eastAsia"/>
          <w:sz w:val="21"/>
          <w:szCs w:val="21"/>
        </w:rPr>
        <w:t>”替代;2.</w:t>
      </w:r>
      <w:r w:rsidR="00AC7FD2">
        <w:rPr>
          <w:rFonts w:ascii="仿宋_GB2312" w:hint="eastAsia"/>
          <w:sz w:val="21"/>
          <w:szCs w:val="21"/>
        </w:rPr>
        <w:t>经费预算、预算支出情况栏可根据立项部门的科目要求</w:t>
      </w:r>
      <w:r w:rsidR="00E85606">
        <w:rPr>
          <w:rFonts w:ascii="仿宋_GB2312" w:hint="eastAsia"/>
          <w:sz w:val="21"/>
          <w:szCs w:val="21"/>
        </w:rPr>
        <w:t>作适当调整；3.本表适用于纵向科研项目。</w:t>
      </w:r>
    </w:p>
    <w:sectPr w:rsidR="00226E55" w:rsidRPr="000B1FEC" w:rsidSect="009E5CF9">
      <w:pgSz w:w="11906" w:h="16838"/>
      <w:pgMar w:top="624" w:right="1418" w:bottom="77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4E05" w:rsidRDefault="00604E05">
      <w:r>
        <w:separator/>
      </w:r>
    </w:p>
  </w:endnote>
  <w:endnote w:type="continuationSeparator" w:id="1">
    <w:p w:rsidR="00604E05" w:rsidRDefault="00604E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4E05" w:rsidRDefault="00604E05">
      <w:r>
        <w:separator/>
      </w:r>
    </w:p>
  </w:footnote>
  <w:footnote w:type="continuationSeparator" w:id="1">
    <w:p w:rsidR="00604E05" w:rsidRDefault="00604E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244B"/>
    <w:rsid w:val="0000628F"/>
    <w:rsid w:val="000073D2"/>
    <w:rsid w:val="0002244B"/>
    <w:rsid w:val="00045ACD"/>
    <w:rsid w:val="00057D19"/>
    <w:rsid w:val="000A5AE7"/>
    <w:rsid w:val="000B1FEC"/>
    <w:rsid w:val="000E5D1E"/>
    <w:rsid w:val="00114C1F"/>
    <w:rsid w:val="00193264"/>
    <w:rsid w:val="001B15E8"/>
    <w:rsid w:val="001D0DC6"/>
    <w:rsid w:val="001F5AA7"/>
    <w:rsid w:val="00226E55"/>
    <w:rsid w:val="0028497F"/>
    <w:rsid w:val="002D0689"/>
    <w:rsid w:val="002D1E85"/>
    <w:rsid w:val="002F663E"/>
    <w:rsid w:val="00306CF0"/>
    <w:rsid w:val="0031138B"/>
    <w:rsid w:val="003611C1"/>
    <w:rsid w:val="0038423E"/>
    <w:rsid w:val="00385C46"/>
    <w:rsid w:val="00392CE1"/>
    <w:rsid w:val="003A4AFC"/>
    <w:rsid w:val="003B3ACD"/>
    <w:rsid w:val="003C7A59"/>
    <w:rsid w:val="003F0965"/>
    <w:rsid w:val="003F1157"/>
    <w:rsid w:val="00400052"/>
    <w:rsid w:val="0043319A"/>
    <w:rsid w:val="00470680"/>
    <w:rsid w:val="00484E0B"/>
    <w:rsid w:val="004C634A"/>
    <w:rsid w:val="004E0550"/>
    <w:rsid w:val="00531C9A"/>
    <w:rsid w:val="005332F7"/>
    <w:rsid w:val="005476B2"/>
    <w:rsid w:val="00552598"/>
    <w:rsid w:val="005916BA"/>
    <w:rsid w:val="005B1E19"/>
    <w:rsid w:val="005B5C9C"/>
    <w:rsid w:val="005D4705"/>
    <w:rsid w:val="005E31AA"/>
    <w:rsid w:val="006039E1"/>
    <w:rsid w:val="00604E05"/>
    <w:rsid w:val="00661917"/>
    <w:rsid w:val="006826EA"/>
    <w:rsid w:val="006C6207"/>
    <w:rsid w:val="007345E2"/>
    <w:rsid w:val="0074120C"/>
    <w:rsid w:val="0074203B"/>
    <w:rsid w:val="00750E76"/>
    <w:rsid w:val="0075349D"/>
    <w:rsid w:val="007734CB"/>
    <w:rsid w:val="007833DD"/>
    <w:rsid w:val="007834DF"/>
    <w:rsid w:val="00795C22"/>
    <w:rsid w:val="007A5841"/>
    <w:rsid w:val="007B4E9D"/>
    <w:rsid w:val="007D56DB"/>
    <w:rsid w:val="007F1D51"/>
    <w:rsid w:val="007F1D5C"/>
    <w:rsid w:val="00825719"/>
    <w:rsid w:val="0084792E"/>
    <w:rsid w:val="008526A7"/>
    <w:rsid w:val="0085551D"/>
    <w:rsid w:val="0085798C"/>
    <w:rsid w:val="00893B64"/>
    <w:rsid w:val="008941DF"/>
    <w:rsid w:val="00911538"/>
    <w:rsid w:val="00951618"/>
    <w:rsid w:val="009B74F5"/>
    <w:rsid w:val="009C3489"/>
    <w:rsid w:val="009D0732"/>
    <w:rsid w:val="009D3E6C"/>
    <w:rsid w:val="009E54E4"/>
    <w:rsid w:val="009E5CF9"/>
    <w:rsid w:val="009F2C69"/>
    <w:rsid w:val="009F7F6F"/>
    <w:rsid w:val="00A37EC8"/>
    <w:rsid w:val="00AA72EE"/>
    <w:rsid w:val="00AB3EAD"/>
    <w:rsid w:val="00AC7FD2"/>
    <w:rsid w:val="00B24629"/>
    <w:rsid w:val="00B5307D"/>
    <w:rsid w:val="00B55A32"/>
    <w:rsid w:val="00B776A4"/>
    <w:rsid w:val="00B876C7"/>
    <w:rsid w:val="00B93FAF"/>
    <w:rsid w:val="00BB0AE7"/>
    <w:rsid w:val="00BC3CDE"/>
    <w:rsid w:val="00BD4672"/>
    <w:rsid w:val="00BE6A96"/>
    <w:rsid w:val="00C0411A"/>
    <w:rsid w:val="00C35FA0"/>
    <w:rsid w:val="00C63A2D"/>
    <w:rsid w:val="00CB19A3"/>
    <w:rsid w:val="00CB3A0E"/>
    <w:rsid w:val="00CF0235"/>
    <w:rsid w:val="00D10B98"/>
    <w:rsid w:val="00D27685"/>
    <w:rsid w:val="00D462A3"/>
    <w:rsid w:val="00D46945"/>
    <w:rsid w:val="00D97A7E"/>
    <w:rsid w:val="00DA3CEB"/>
    <w:rsid w:val="00DC777E"/>
    <w:rsid w:val="00DD6D68"/>
    <w:rsid w:val="00E06641"/>
    <w:rsid w:val="00E24C77"/>
    <w:rsid w:val="00E83BE3"/>
    <w:rsid w:val="00E85606"/>
    <w:rsid w:val="00E938E1"/>
    <w:rsid w:val="00EC1725"/>
    <w:rsid w:val="00EF4B59"/>
    <w:rsid w:val="00F01993"/>
    <w:rsid w:val="00F23C04"/>
    <w:rsid w:val="00F46305"/>
    <w:rsid w:val="00F463E3"/>
    <w:rsid w:val="00F554DA"/>
    <w:rsid w:val="00F90DBE"/>
    <w:rsid w:val="00FB765D"/>
    <w:rsid w:val="00FC2322"/>
    <w:rsid w:val="00FE4BF1"/>
    <w:rsid w:val="00FF2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7685"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0D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4">
    <w:name w:val="footer"/>
    <w:basedOn w:val="a"/>
    <w:rsid w:val="00F90DB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1185;&#30740;\&#20851;&#20110;&#22635;&#25253;&#31185;&#30740;&#32463;&#36153;&#20351;&#29992;&#20449;&#24687;&#20844;&#24320;&#19968;&#35272;&#34920;&#30340;&#36890;&#30693;2019\&#35874;&#37329;&#40575;\&#38468;&#20214;5&#65306;&#27993;&#27743;&#30465;&#39640;&#26657;&#31185;&#30740;&#32463;&#36153;&#20351;&#29992;&#20449;&#24687;&#20844;&#24320;&#19968;&#35272;&#34920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附件5：浙江省高校科研经费使用信息公开一览表1</Template>
  <TotalTime>101</TotalTime>
  <Pages>1</Pages>
  <Words>134</Words>
  <Characters>766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admin</dc:creator>
  <cp:lastModifiedBy>admin</cp:lastModifiedBy>
  <cp:revision>24</cp:revision>
  <cp:lastPrinted>2012-12-19T09:11:00Z</cp:lastPrinted>
  <dcterms:created xsi:type="dcterms:W3CDTF">2019-07-04T22:15:00Z</dcterms:created>
  <dcterms:modified xsi:type="dcterms:W3CDTF">2020-01-10T02:17:00Z</dcterms:modified>
</cp:coreProperties>
</file>